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5EC" w:rsidRDefault="004D45EC" w:rsidP="004D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CLOPTON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D45EC" w:rsidRDefault="004D45EC" w:rsidP="004D4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1D80" w:rsidRDefault="00251D80" w:rsidP="004D4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3D37" w:rsidRDefault="00903D37" w:rsidP="00903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Bridgwater,</w:t>
      </w:r>
    </w:p>
    <w:p w:rsidR="00903D37" w:rsidRDefault="00903D37" w:rsidP="00903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the lands of the late John Helier(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d.1414)(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903D37" w:rsidRDefault="00903D37" w:rsidP="00903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21-192)</w:t>
      </w:r>
    </w:p>
    <w:p w:rsidR="004D45EC" w:rsidRDefault="00903D37" w:rsidP="004D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</w:t>
      </w:r>
      <w:r w:rsidR="004D45EC"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Bridgewater, Somerset,</w:t>
      </w:r>
    </w:p>
    <w:p w:rsidR="004D45EC" w:rsidRDefault="004D45EC" w:rsidP="004D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Cokyr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D45EC" w:rsidRDefault="004D45EC" w:rsidP="004D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21-237)</w:t>
      </w:r>
    </w:p>
    <w:p w:rsidR="00251D80" w:rsidRDefault="00251D80" w:rsidP="00251D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Bridgwater,</w:t>
      </w:r>
    </w:p>
    <w:p w:rsidR="00251D80" w:rsidRDefault="00251D80" w:rsidP="00251D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lands of the late William Beauchamp(q.v.).</w:t>
      </w:r>
    </w:p>
    <w:p w:rsidR="00251D80" w:rsidRDefault="00251D80" w:rsidP="00251D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21-284)</w:t>
      </w:r>
    </w:p>
    <w:p w:rsidR="004F3871" w:rsidRDefault="004F3871" w:rsidP="004F38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Bridgewater,</w:t>
      </w:r>
    </w:p>
    <w:p w:rsidR="004F3871" w:rsidRDefault="004F3871" w:rsidP="004F38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 to the lands of the late John Helier(q.v.).</w:t>
      </w:r>
    </w:p>
    <w:p w:rsidR="004F3871" w:rsidRDefault="004F3871" w:rsidP="004F38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21-193)</w:t>
      </w:r>
    </w:p>
    <w:p w:rsidR="004D45EC" w:rsidRDefault="004D45EC" w:rsidP="004D4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45EC" w:rsidRDefault="004D45EC" w:rsidP="004D4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4D45EC" w:rsidP="004D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2016</w:t>
      </w:r>
    </w:p>
    <w:p w:rsidR="004F3871" w:rsidRPr="004D45EC" w:rsidRDefault="004F3871" w:rsidP="004D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2016</w:t>
      </w:r>
    </w:p>
    <w:sectPr w:rsidR="004F3871" w:rsidRPr="004D45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5EC" w:rsidRDefault="004D45EC" w:rsidP="00564E3C">
      <w:pPr>
        <w:spacing w:after="0" w:line="240" w:lineRule="auto"/>
      </w:pPr>
      <w:r>
        <w:separator/>
      </w:r>
    </w:p>
  </w:endnote>
  <w:endnote w:type="continuationSeparator" w:id="0">
    <w:p w:rsidR="004D45EC" w:rsidRDefault="004D45E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51D80">
      <w:rPr>
        <w:rFonts w:ascii="Times New Roman" w:hAnsi="Times New Roman" w:cs="Times New Roman"/>
        <w:noProof/>
        <w:sz w:val="24"/>
        <w:szCs w:val="24"/>
      </w:rPr>
      <w:t>21 April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5EC" w:rsidRDefault="004D45EC" w:rsidP="00564E3C">
      <w:pPr>
        <w:spacing w:after="0" w:line="240" w:lineRule="auto"/>
      </w:pPr>
      <w:r>
        <w:separator/>
      </w:r>
    </w:p>
  </w:footnote>
  <w:footnote w:type="continuationSeparator" w:id="0">
    <w:p w:rsidR="004D45EC" w:rsidRDefault="004D45E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EC"/>
    <w:rsid w:val="00251D80"/>
    <w:rsid w:val="00372DC6"/>
    <w:rsid w:val="004D45EC"/>
    <w:rsid w:val="004F3871"/>
    <w:rsid w:val="00564E3C"/>
    <w:rsid w:val="0064591D"/>
    <w:rsid w:val="00903D3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877A6"/>
  <w15:chartTrackingRefBased/>
  <w15:docId w15:val="{9B7BF2B1-2329-4925-8118-012F0D1D8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4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2016-02-10T21:50:00Z</dcterms:created>
  <dcterms:modified xsi:type="dcterms:W3CDTF">2016-04-21T07:24:00Z</dcterms:modified>
</cp:coreProperties>
</file>